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5C51C" w14:textId="77777777" w:rsidR="0082143A" w:rsidRDefault="0082143A" w:rsidP="00821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Peter WESTON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4397A315" w14:textId="77777777" w:rsidR="0082143A" w:rsidRDefault="0082143A" w:rsidP="00821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Coventry.</w:t>
      </w:r>
    </w:p>
    <w:p w14:paraId="2B58234A" w14:textId="77777777" w:rsidR="0082143A" w:rsidRDefault="0082143A" w:rsidP="0082143A">
      <w:pPr>
        <w:rPr>
          <w:rFonts w:ascii="Times New Roman" w:hAnsi="Times New Roman" w:cs="Times New Roman"/>
          <w:sz w:val="24"/>
          <w:szCs w:val="24"/>
        </w:rPr>
      </w:pPr>
    </w:p>
    <w:p w14:paraId="6F4E8C5F" w14:textId="77777777" w:rsidR="0082143A" w:rsidRDefault="0082143A" w:rsidP="0082143A">
      <w:pPr>
        <w:rPr>
          <w:rFonts w:ascii="Times New Roman" w:hAnsi="Times New Roman" w:cs="Times New Roman"/>
          <w:sz w:val="24"/>
          <w:szCs w:val="24"/>
        </w:rPr>
      </w:pPr>
    </w:p>
    <w:p w14:paraId="336C0515" w14:textId="77777777" w:rsidR="0082143A" w:rsidRDefault="0082143A" w:rsidP="00821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520BD81C" w14:textId="77777777" w:rsidR="0082143A" w:rsidRDefault="0082143A" w:rsidP="00821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2B6E9013" w14:textId="77777777" w:rsidR="0082143A" w:rsidRDefault="0082143A" w:rsidP="0082143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and possessions and from others both great and small in Coventry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4B9A03F1" w14:textId="77777777" w:rsidR="0082143A" w:rsidRDefault="0082143A" w:rsidP="0082143A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p.94)</w:t>
      </w:r>
    </w:p>
    <w:p w14:paraId="6E9602A0" w14:textId="77777777" w:rsidR="0082143A" w:rsidRDefault="0082143A" w:rsidP="0082143A">
      <w:pPr>
        <w:rPr>
          <w:rFonts w:ascii="Times New Roman" w:hAnsi="Times New Roman" w:cs="Times New Roman"/>
          <w:sz w:val="24"/>
          <w:szCs w:val="24"/>
        </w:rPr>
      </w:pPr>
    </w:p>
    <w:p w14:paraId="0BEF984F" w14:textId="77777777" w:rsidR="0082143A" w:rsidRDefault="0082143A" w:rsidP="0082143A">
      <w:pPr>
        <w:rPr>
          <w:rFonts w:ascii="Times New Roman" w:hAnsi="Times New Roman" w:cs="Times New Roman"/>
          <w:sz w:val="24"/>
          <w:szCs w:val="24"/>
        </w:rPr>
      </w:pPr>
    </w:p>
    <w:p w14:paraId="01B2BCA2" w14:textId="77777777" w:rsidR="0082143A" w:rsidRDefault="0082143A" w:rsidP="008214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November 2021</w:t>
      </w:r>
    </w:p>
    <w:p w14:paraId="0AA21A3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A4612B" w14:textId="77777777" w:rsidR="0082143A" w:rsidRDefault="0082143A" w:rsidP="009139A6">
      <w:r>
        <w:separator/>
      </w:r>
    </w:p>
  </w:endnote>
  <w:endnote w:type="continuationSeparator" w:id="0">
    <w:p w14:paraId="7C56B5EA" w14:textId="77777777" w:rsidR="0082143A" w:rsidRDefault="008214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070C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E360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885E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43082" w14:textId="77777777" w:rsidR="0082143A" w:rsidRDefault="0082143A" w:rsidP="009139A6">
      <w:r>
        <w:separator/>
      </w:r>
    </w:p>
  </w:footnote>
  <w:footnote w:type="continuationSeparator" w:id="0">
    <w:p w14:paraId="5B45BF16" w14:textId="77777777" w:rsidR="0082143A" w:rsidRDefault="008214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F665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3A34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2458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43A"/>
    <w:rsid w:val="000666E0"/>
    <w:rsid w:val="002510B7"/>
    <w:rsid w:val="005C130B"/>
    <w:rsid w:val="0082143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832FF"/>
  <w15:chartTrackingRefBased/>
  <w15:docId w15:val="{8AAF81FD-8C8C-460C-A169-AD4C06F9E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43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2022-08-03T20:01:00Z</dcterms:created>
  <dcterms:modified xsi:type="dcterms:W3CDTF">2022-08-03T20:03:00Z</dcterms:modified>
</cp:coreProperties>
</file>